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C9" w:rsidRPr="00AF6337" w:rsidRDefault="00CB18C9" w:rsidP="003968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Приложение 1</w:t>
      </w:r>
    </w:p>
    <w:p w:rsidR="00CB18C9" w:rsidRPr="00AF6337" w:rsidRDefault="00CB18C9" w:rsidP="003968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B18C9" w:rsidRPr="00AF6337" w:rsidRDefault="00CB18C9" w:rsidP="003968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633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24.06.2021</w:t>
      </w:r>
      <w:r w:rsidRPr="00AF633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400</w:t>
      </w:r>
    </w:p>
    <w:p w:rsidR="00CB18C9" w:rsidRPr="00AF6337" w:rsidRDefault="00CB18C9" w:rsidP="003968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18C9" w:rsidRPr="00AF6337" w:rsidRDefault="00CB18C9" w:rsidP="003968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18C9" w:rsidRPr="00413F8A" w:rsidRDefault="00CB18C9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CB18C9" w:rsidRPr="00576074" w:rsidRDefault="00CB18C9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76074">
        <w:rPr>
          <w:rFonts w:ascii="Times New Roman" w:hAnsi="Times New Roman"/>
          <w:color w:val="000000"/>
          <w:sz w:val="28"/>
          <w:szCs w:val="28"/>
        </w:rPr>
        <w:t>Показатели исполнения бюджета город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76074">
        <w:rPr>
          <w:rFonts w:ascii="Times New Roman" w:hAnsi="Times New Roman"/>
          <w:color w:val="000000"/>
          <w:sz w:val="28"/>
          <w:szCs w:val="28"/>
        </w:rPr>
        <w:t xml:space="preserve"> Пыть-Ях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576074">
        <w:rPr>
          <w:rFonts w:ascii="Times New Roman" w:hAnsi="Times New Roman"/>
          <w:color w:val="000000"/>
          <w:sz w:val="28"/>
          <w:szCs w:val="28"/>
        </w:rPr>
        <w:t>за 1 квартал 2021 год</w:t>
      </w:r>
      <w:r>
        <w:rPr>
          <w:rFonts w:ascii="Times New Roman" w:hAnsi="Times New Roman"/>
          <w:color w:val="000000"/>
          <w:sz w:val="28"/>
          <w:szCs w:val="28"/>
        </w:rPr>
        <w:t>а</w:t>
      </w:r>
    </w:p>
    <w:p w:rsidR="00CB18C9" w:rsidRPr="00576074" w:rsidRDefault="00CB18C9" w:rsidP="008F21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76074">
        <w:rPr>
          <w:rFonts w:ascii="Times New Roman" w:hAnsi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CB18C9" w:rsidRPr="00576074" w:rsidRDefault="00CB18C9" w:rsidP="008F21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18C9" w:rsidRPr="00413F8A" w:rsidRDefault="00CB18C9" w:rsidP="008F21A3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413F8A">
        <w:rPr>
          <w:rFonts w:ascii="Times New Roman" w:hAnsi="Times New Roman"/>
          <w:color w:val="000000"/>
          <w:sz w:val="20"/>
          <w:szCs w:val="20"/>
        </w:rPr>
        <w:t>(рублей)</w:t>
      </w:r>
    </w:p>
    <w:tbl>
      <w:tblPr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4111"/>
        <w:gridCol w:w="1701"/>
        <w:gridCol w:w="1537"/>
        <w:gridCol w:w="890"/>
      </w:tblGrid>
      <w:tr w:rsidR="00CB18C9" w:rsidRPr="004A3382" w:rsidTr="004A3382">
        <w:trPr>
          <w:cantSplit/>
          <w:trHeight w:val="744"/>
          <w:tblHeader/>
        </w:trPr>
        <w:tc>
          <w:tcPr>
            <w:tcW w:w="2547" w:type="dxa"/>
            <w:vAlign w:val="center"/>
          </w:tcPr>
          <w:p w:rsidR="00CB18C9" w:rsidRPr="004A3382" w:rsidRDefault="00CB18C9" w:rsidP="004A3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111" w:type="dxa"/>
            <w:vAlign w:val="center"/>
          </w:tcPr>
          <w:p w:rsidR="00CB18C9" w:rsidRPr="004A3382" w:rsidRDefault="00CB18C9" w:rsidP="004A3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1701" w:type="dxa"/>
            <w:vAlign w:val="center"/>
          </w:tcPr>
          <w:p w:rsidR="00CB18C9" w:rsidRPr="004A3382" w:rsidRDefault="00CB18C9" w:rsidP="004A3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537" w:type="dxa"/>
            <w:vAlign w:val="center"/>
          </w:tcPr>
          <w:p w:rsidR="00CB18C9" w:rsidRPr="004A3382" w:rsidRDefault="00CB18C9" w:rsidP="004A3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890" w:type="dxa"/>
            <w:vAlign w:val="center"/>
          </w:tcPr>
          <w:p w:rsidR="00CB18C9" w:rsidRPr="004A3382" w:rsidRDefault="00CB18C9" w:rsidP="004A33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CB18C9" w:rsidRPr="004A3382" w:rsidTr="004A3382">
        <w:trPr>
          <w:trHeight w:val="46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1 280 461 960,10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334 478 234,55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26,12</w:t>
            </w:r>
          </w:p>
        </w:tc>
      </w:tr>
      <w:tr w:rsidR="00CB18C9" w:rsidRPr="004A3382" w:rsidTr="004A3382">
        <w:trPr>
          <w:trHeight w:val="34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1 061 434 780,00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259 899 632,30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24,49</w:t>
            </w:r>
          </w:p>
        </w:tc>
      </w:tr>
      <w:tr w:rsidR="00CB18C9" w:rsidRPr="004A3382" w:rsidTr="004A3382">
        <w:trPr>
          <w:trHeight w:val="3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24,77</w:t>
            </w:r>
          </w:p>
        </w:tc>
      </w:tr>
      <w:tr w:rsidR="00CB18C9" w:rsidRPr="004A3382" w:rsidTr="004A3382">
        <w:trPr>
          <w:trHeight w:val="3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24,77</w:t>
            </w:r>
          </w:p>
        </w:tc>
      </w:tr>
      <w:tr w:rsidR="00CB18C9" w:rsidRPr="004A3382" w:rsidTr="004A3382">
        <w:trPr>
          <w:trHeight w:val="142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807 277 880,00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198 642 640,28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24,61</w:t>
            </w:r>
          </w:p>
        </w:tc>
      </w:tr>
      <w:tr w:rsidR="00CB18C9" w:rsidRPr="004A3382" w:rsidTr="004A3382">
        <w:trPr>
          <w:trHeight w:val="188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</w:t>
            </w:r>
            <w:bookmarkStart w:id="0" w:name="_GoBack"/>
            <w:bookmarkEnd w:id="0"/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155 785,61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7,42</w:t>
            </w:r>
          </w:p>
        </w:tc>
      </w:tr>
      <w:tr w:rsidR="00CB18C9" w:rsidRPr="004A3382" w:rsidTr="004A3382">
        <w:trPr>
          <w:trHeight w:val="106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2 900 000,00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517 369,26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17,84</w:t>
            </w:r>
          </w:p>
        </w:tc>
      </w:tr>
      <w:tr w:rsidR="00CB18C9" w:rsidRPr="004A3382" w:rsidTr="004A3382">
        <w:trPr>
          <w:trHeight w:val="153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325 144,37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10,84</w:t>
            </w:r>
          </w:p>
        </w:tc>
      </w:tr>
      <w:tr w:rsidR="00CB18C9" w:rsidRPr="004A3382" w:rsidTr="004A3382">
        <w:trPr>
          <w:trHeight w:val="44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000 1 01 02080 01 0000 110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3 100 000,00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3 043 255,99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98,17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21,54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21,54</w:t>
            </w:r>
          </w:p>
        </w:tc>
      </w:tr>
      <w:tr w:rsidR="00CB18C9" w:rsidRPr="004A3382" w:rsidTr="004A3382">
        <w:trPr>
          <w:trHeight w:val="194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6 156 500,00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1 290 752,22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20,97</w:t>
            </w:r>
          </w:p>
        </w:tc>
      </w:tr>
      <w:tr w:rsidR="00CB18C9" w:rsidRPr="004A3382" w:rsidTr="004A3382">
        <w:trPr>
          <w:trHeight w:val="218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000 1 03 02241 01 0000 110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30 900,00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9 052,84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29,30</w:t>
            </w:r>
          </w:p>
        </w:tc>
      </w:tr>
      <w:tr w:rsidR="00CB18C9" w:rsidRPr="004A3382" w:rsidTr="004A3382">
        <w:trPr>
          <w:trHeight w:val="187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8 019 100,00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1 806 836,45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22,53</w:t>
            </w:r>
          </w:p>
        </w:tc>
      </w:tr>
      <w:tr w:rsidR="00CB18C9" w:rsidRPr="004A3382" w:rsidTr="004A3382">
        <w:trPr>
          <w:trHeight w:val="18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-851 400,00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-230 519,41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27,08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136 152 200,00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35 047 400,10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25,74</w:t>
            </w:r>
          </w:p>
        </w:tc>
      </w:tr>
      <w:tr w:rsidR="00CB18C9" w:rsidRPr="004A3382" w:rsidTr="004A3382">
        <w:trPr>
          <w:trHeight w:val="61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120 000 000,00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26 072 874,84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21,73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23 245 924,55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22,53</w:t>
            </w:r>
          </w:p>
        </w:tc>
      </w:tr>
      <w:tr w:rsidR="00CB18C9" w:rsidRPr="004A3382" w:rsidTr="004A3382">
        <w:trPr>
          <w:trHeight w:val="69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23 245 924,56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22,53</w:t>
            </w:r>
          </w:p>
        </w:tc>
      </w:tr>
      <w:tr w:rsidR="00CB18C9" w:rsidRPr="004A3382" w:rsidTr="004A3382">
        <w:trPr>
          <w:trHeight w:val="100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000 1 05 01012 01 0000 110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16,83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16,83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000 1 05 01050 01 0000 110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000 1 05 02000 02 0000 110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13 750 000,00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6 148 464,54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44,72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000 1 05 02010 02 0000 110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13 749 000,00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6 148 366,44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44,72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9,81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74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135,13</w:t>
            </w:r>
          </w:p>
        </w:tc>
      </w:tr>
      <w:tr w:rsidR="00CB18C9" w:rsidRPr="004A3382" w:rsidTr="004A3382">
        <w:trPr>
          <w:trHeight w:val="72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135,13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87 744 000,00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17 640 036,81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20,10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14,21</w:t>
            </w:r>
          </w:p>
        </w:tc>
      </w:tr>
      <w:tr w:rsidR="00CB18C9" w:rsidRPr="004A3382" w:rsidTr="004A3382">
        <w:trPr>
          <w:trHeight w:val="100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14,21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000 1 06 04000 00 0000 000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3 207 415,77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17,72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1 626 701,67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24,65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000 1 06 04012 02 0000 110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1 580 714,10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13,75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52 782 000,00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12 037 101,65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22,81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47 077 600,00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11 882 137,84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25,24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5 704 400,00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154 963,81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2,72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5 805 600,00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1 651 877,78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28,45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28,32</w:t>
            </w:r>
          </w:p>
        </w:tc>
      </w:tr>
      <w:tr w:rsidR="00CB18C9" w:rsidRPr="004A3382" w:rsidTr="004A3382">
        <w:trPr>
          <w:trHeight w:val="93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000 1 08 03010 01 0000 110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28,32</w:t>
            </w:r>
          </w:p>
        </w:tc>
      </w:tr>
      <w:tr w:rsidR="00CB18C9" w:rsidRPr="004A3382" w:rsidTr="004A3382">
        <w:trPr>
          <w:trHeight w:val="120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000 1 08 07170 01 0000 110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000 1 08 07173 01 0000 110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219 027 180,10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74 578 602,25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34,05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175 577 890,00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40 721 957,72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23,19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174 842 890,00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40 494 504,51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23,16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22,43</w:t>
            </w:r>
          </w:p>
        </w:tc>
      </w:tr>
      <w:tr w:rsidR="00CB18C9" w:rsidRPr="004A3382" w:rsidTr="004A3382">
        <w:trPr>
          <w:trHeight w:val="12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22,43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000 1 11 05030 00 0000 120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30,78</w:t>
            </w:r>
          </w:p>
        </w:tc>
      </w:tr>
      <w:tr w:rsidR="00CB18C9" w:rsidRPr="004A3382" w:rsidTr="004A3382">
        <w:trPr>
          <w:trHeight w:val="12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000 1 11 05034 04 0000 120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30,78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30,95</w:t>
            </w:r>
          </w:p>
        </w:tc>
      </w:tr>
      <w:tr w:rsidR="00CB18C9" w:rsidRPr="004A3382" w:rsidTr="004A3382">
        <w:trPr>
          <w:trHeight w:val="16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30,95</w:t>
            </w:r>
          </w:p>
        </w:tc>
      </w:tr>
      <w:tr w:rsidR="00CB18C9" w:rsidRPr="004A3382" w:rsidTr="004A3382">
        <w:trPr>
          <w:trHeight w:val="12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040 1 11 09044 04 0000 120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30,95</w:t>
            </w:r>
          </w:p>
        </w:tc>
      </w:tr>
      <w:tr w:rsidR="00CB18C9" w:rsidRPr="004A3382" w:rsidTr="004A3382">
        <w:trPr>
          <w:trHeight w:val="461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048 1 12 0000 00 00000 000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11,43</w:t>
            </w:r>
          </w:p>
        </w:tc>
      </w:tr>
      <w:tr w:rsidR="00CB18C9" w:rsidRPr="004A3382" w:rsidTr="004A3382">
        <w:trPr>
          <w:trHeight w:val="416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11,43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56 100,00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93 765,00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167,14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000 1 12 01040 01 0000 120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104,85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000 1 12 01041 01 0000 120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104,85</w:t>
            </w:r>
          </w:p>
        </w:tc>
      </w:tr>
      <w:tr w:rsidR="00CB18C9" w:rsidRPr="004A3382" w:rsidTr="004A3382">
        <w:trPr>
          <w:trHeight w:val="6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000 1 12 01070 01 0000 120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1 479 800,00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57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000 1 13 00000 00 0000 130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36 903 400,00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9 519 215,41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25,79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000 1 14 01000 00 0000 410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22,91</w:t>
            </w:r>
          </w:p>
        </w:tc>
      </w:tr>
      <w:tr w:rsidR="00CB18C9" w:rsidRPr="004A3382" w:rsidTr="004A3382">
        <w:trPr>
          <w:trHeight w:val="20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000 1 14 01040 04 0000 410</w:t>
            </w:r>
          </w:p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22,91</w:t>
            </w:r>
          </w:p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B18C9" w:rsidRPr="004A3382" w:rsidTr="004A3382">
        <w:trPr>
          <w:trHeight w:val="15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31,10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31,10</w:t>
            </w:r>
          </w:p>
        </w:tc>
      </w:tr>
      <w:tr w:rsidR="00CB18C9" w:rsidRPr="004A3382" w:rsidTr="004A3382">
        <w:trPr>
          <w:trHeight w:val="16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31,10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98,33</w:t>
            </w:r>
          </w:p>
        </w:tc>
      </w:tr>
      <w:tr w:rsidR="00CB18C9" w:rsidRPr="004A3382" w:rsidTr="004A3382">
        <w:trPr>
          <w:trHeight w:val="60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98,33</w:t>
            </w:r>
          </w:p>
        </w:tc>
      </w:tr>
      <w:tr w:rsidR="00CB18C9" w:rsidRPr="004A3382" w:rsidTr="004A3382">
        <w:trPr>
          <w:trHeight w:val="9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98,33</w:t>
            </w:r>
          </w:p>
        </w:tc>
      </w:tr>
      <w:tr w:rsidR="00CB18C9" w:rsidRPr="004A3382" w:rsidTr="004A3382">
        <w:trPr>
          <w:trHeight w:val="3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4 335 790,10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7 209 190,11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166,27</w:t>
            </w:r>
          </w:p>
        </w:tc>
      </w:tr>
      <w:tr w:rsidR="00CB18C9" w:rsidRPr="004A3382" w:rsidTr="004A3382">
        <w:trPr>
          <w:trHeight w:val="84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337 090,10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463 626,04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137,54</w:t>
            </w:r>
          </w:p>
        </w:tc>
      </w:tr>
      <w:tr w:rsidR="00CB18C9" w:rsidRPr="004A3382" w:rsidTr="004A3382">
        <w:trPr>
          <w:trHeight w:val="136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105,56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000 1 16 01053 01 0000 140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105,56</w:t>
            </w:r>
          </w:p>
        </w:tc>
      </w:tr>
      <w:tr w:rsidR="00CB18C9" w:rsidRPr="004A3382" w:rsidTr="004A3382">
        <w:trPr>
          <w:trHeight w:val="15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5,66</w:t>
            </w:r>
          </w:p>
        </w:tc>
      </w:tr>
      <w:tr w:rsidR="00CB18C9" w:rsidRPr="004A3382" w:rsidTr="004A3382">
        <w:trPr>
          <w:trHeight w:val="19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000 1 16 01063 01 0000 140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5,66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33,76</w:t>
            </w:r>
          </w:p>
        </w:tc>
      </w:tr>
      <w:tr w:rsidR="00CB18C9" w:rsidRPr="004A3382" w:rsidTr="004A3382">
        <w:trPr>
          <w:trHeight w:val="163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33,76</w:t>
            </w:r>
          </w:p>
        </w:tc>
      </w:tr>
      <w:tr w:rsidR="00CB18C9" w:rsidRPr="004A3382" w:rsidTr="004A3382">
        <w:trPr>
          <w:trHeight w:val="13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37,50</w:t>
            </w:r>
          </w:p>
        </w:tc>
      </w:tr>
      <w:tr w:rsidR="00CB18C9" w:rsidRPr="004A3382" w:rsidTr="004A3382">
        <w:trPr>
          <w:trHeight w:val="229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37,50</w:t>
            </w:r>
          </w:p>
        </w:tc>
      </w:tr>
      <w:tr w:rsidR="00CB18C9" w:rsidRPr="004A3382" w:rsidTr="004A3382">
        <w:trPr>
          <w:trHeight w:val="93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000 1 16 01110 01 0000 140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000 1 16 01113 01 0000 140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36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198,57</w:t>
            </w:r>
          </w:p>
        </w:tc>
      </w:tr>
      <w:tr w:rsidR="00CB18C9" w:rsidRPr="004A3382" w:rsidTr="004A3382">
        <w:trPr>
          <w:trHeight w:val="210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000 1 16 01142 01 0000 140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198,57</w:t>
            </w:r>
          </w:p>
        </w:tc>
      </w:tr>
      <w:tr w:rsidR="00CB18C9" w:rsidRPr="004A3382" w:rsidTr="004A3382">
        <w:trPr>
          <w:trHeight w:val="144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42,82</w:t>
            </w:r>
          </w:p>
        </w:tc>
      </w:tr>
      <w:tr w:rsidR="00CB18C9" w:rsidRPr="004A3382" w:rsidTr="004A3382">
        <w:trPr>
          <w:trHeight w:val="202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42,82</w:t>
            </w:r>
          </w:p>
        </w:tc>
      </w:tr>
      <w:tr w:rsidR="00CB18C9" w:rsidRPr="004A3382" w:rsidTr="004A3382">
        <w:trPr>
          <w:trHeight w:val="169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000 1 16 01170 01 0000 140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B18C9" w:rsidRPr="004A3382" w:rsidTr="004A3382">
        <w:trPr>
          <w:trHeight w:val="172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B18C9" w:rsidRPr="004A3382" w:rsidTr="004A3382">
        <w:trPr>
          <w:trHeight w:val="21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000 1 16 01180 01 0000 140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240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000 1 16 01183 00 0000 140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356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13 122,03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76,29</w:t>
            </w:r>
          </w:p>
        </w:tc>
      </w:tr>
      <w:tr w:rsidR="00CB18C9" w:rsidRPr="004A3382" w:rsidTr="004A3382">
        <w:trPr>
          <w:trHeight w:val="175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000 1 16 01192 01 0000 140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71,43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3 122,03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97,56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140,98</w:t>
            </w:r>
          </w:p>
        </w:tc>
      </w:tr>
      <w:tr w:rsidR="00CB18C9" w:rsidRPr="004A3382" w:rsidTr="004A3382">
        <w:trPr>
          <w:trHeight w:val="177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140,98</w:t>
            </w:r>
          </w:p>
        </w:tc>
      </w:tr>
      <w:tr w:rsidR="00CB18C9" w:rsidRPr="004A3382" w:rsidTr="004A3382">
        <w:trPr>
          <w:trHeight w:val="72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93,23</w:t>
            </w:r>
          </w:p>
        </w:tc>
      </w:tr>
      <w:tr w:rsidR="00CB18C9" w:rsidRPr="004A3382" w:rsidTr="004A3382">
        <w:trPr>
          <w:trHeight w:val="132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000 1 16 02010 02 0000 140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93,23</w:t>
            </w:r>
          </w:p>
        </w:tc>
      </w:tr>
      <w:tr w:rsidR="00CB18C9" w:rsidRPr="004A3382" w:rsidTr="004A3382">
        <w:trPr>
          <w:trHeight w:val="15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000 1 16 07000 04 0000 140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99,83</w:t>
            </w:r>
          </w:p>
        </w:tc>
      </w:tr>
      <w:tr w:rsidR="00CB18C9" w:rsidRPr="004A3382" w:rsidTr="004A3382">
        <w:trPr>
          <w:trHeight w:val="133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040 1 16 07010 04 0000 140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99,83</w:t>
            </w:r>
          </w:p>
        </w:tc>
      </w:tr>
      <w:tr w:rsidR="00CB18C9" w:rsidRPr="004A3382" w:rsidTr="004A3382">
        <w:trPr>
          <w:trHeight w:val="13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42 647,50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96,05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42 788,47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96,37</w:t>
            </w:r>
          </w:p>
        </w:tc>
      </w:tr>
      <w:tr w:rsidR="00CB18C9" w:rsidRPr="004A3382" w:rsidTr="004A3382">
        <w:trPr>
          <w:trHeight w:val="13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000 1 16 10129 01 0000 140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-140,97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000 1 16 11060 01 0000 140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180,95</w:t>
            </w:r>
          </w:p>
        </w:tc>
      </w:tr>
      <w:tr w:rsidR="00CB18C9" w:rsidRPr="004A3382" w:rsidTr="004A3382">
        <w:trPr>
          <w:trHeight w:val="139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000 1 16 11064 01 0000 140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180,95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76 120,44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97,59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000 1 17 01040 04 0000 180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98,62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000 1 17 05040 04 0000 180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98,62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2 550 053 962,90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425 372 484,52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16,68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2 593 857 123,00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485 122 980,00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18,70</w:t>
            </w:r>
          </w:p>
        </w:tc>
      </w:tr>
      <w:tr w:rsidR="00CB18C9" w:rsidRPr="004A3382" w:rsidTr="004A3382">
        <w:trPr>
          <w:trHeight w:val="6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000 2 02 15001 00 0000 150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000 2 02 15001 04 0000 150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CB18C9" w:rsidRPr="004A3382" w:rsidTr="004A3382">
        <w:trPr>
          <w:trHeight w:val="888"/>
        </w:trPr>
        <w:tc>
          <w:tcPr>
            <w:tcW w:w="2547" w:type="dxa"/>
            <w:noWrap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740 654 395,00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73 114 819,88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9,87</w:t>
            </w:r>
          </w:p>
        </w:tc>
      </w:tr>
      <w:tr w:rsidR="00CB18C9" w:rsidRPr="004A3382" w:rsidTr="004A3382">
        <w:trPr>
          <w:trHeight w:val="85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4,29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4,29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3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93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7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000 2 02 25243 00 0000 150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20,66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000 2 02 25243 04 0000 150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20,66</w:t>
            </w:r>
          </w:p>
        </w:tc>
      </w:tr>
      <w:tr w:rsidR="00CB18C9" w:rsidRPr="004A3382" w:rsidTr="004A3382">
        <w:trPr>
          <w:trHeight w:val="117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12,67</w:t>
            </w:r>
          </w:p>
        </w:tc>
      </w:tr>
      <w:tr w:rsidR="00CB18C9" w:rsidRPr="004A3382" w:rsidTr="004A3382">
        <w:trPr>
          <w:trHeight w:val="126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000 2 02 25304 04 0000  150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12,67</w:t>
            </w:r>
          </w:p>
        </w:tc>
      </w:tr>
      <w:tr w:rsidR="00CB18C9" w:rsidRPr="004A3382" w:rsidTr="004A3382">
        <w:trPr>
          <w:trHeight w:val="12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000 2 02 25491 00 0000 150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2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000 2 02 25491 04 0000  150</w:t>
            </w:r>
          </w:p>
        </w:tc>
        <w:tc>
          <w:tcPr>
            <w:tcW w:w="4111" w:type="dxa"/>
            <w:noWrap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7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1 467 207 700,00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331 754 585,65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22,61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21,96</w:t>
            </w:r>
          </w:p>
        </w:tc>
      </w:tr>
      <w:tr w:rsidR="00CB18C9" w:rsidRPr="004A3382" w:rsidTr="004A3382">
        <w:trPr>
          <w:trHeight w:val="6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21,96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23,53</w:t>
            </w:r>
          </w:p>
        </w:tc>
      </w:tr>
      <w:tr w:rsidR="00CB18C9" w:rsidRPr="004A3382" w:rsidTr="004A3382">
        <w:trPr>
          <w:trHeight w:val="13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23,53</w:t>
            </w:r>
          </w:p>
        </w:tc>
      </w:tr>
      <w:tr w:rsidR="00CB18C9" w:rsidRPr="004A3382" w:rsidTr="004A3382">
        <w:trPr>
          <w:trHeight w:val="936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B18C9" w:rsidRPr="004A3382" w:rsidTr="004A3382">
        <w:trPr>
          <w:trHeight w:val="135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B18C9" w:rsidRPr="004A3382" w:rsidTr="004A3382">
        <w:trPr>
          <w:trHeight w:val="936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18,57</w:t>
            </w:r>
          </w:p>
        </w:tc>
      </w:tr>
      <w:tr w:rsidR="00CB18C9" w:rsidRPr="004A3382" w:rsidTr="004A3382">
        <w:trPr>
          <w:trHeight w:val="104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040 2 02 35118 04 0000 150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18,57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05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939"/>
        </w:trPr>
        <w:tc>
          <w:tcPr>
            <w:tcW w:w="2547" w:type="dxa"/>
            <w:noWrap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000 2 02 35176 00 0000 150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000 2 02 35176 04 0000 150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76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 на проведение Всероссийской переписи населения 2020 года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780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B18C9" w:rsidRPr="004A3382" w:rsidTr="004A3382">
        <w:trPr>
          <w:trHeight w:val="62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25,44</w:t>
            </w:r>
          </w:p>
        </w:tc>
      </w:tr>
      <w:tr w:rsidR="00CB18C9" w:rsidRPr="004A3382" w:rsidTr="004A3382">
        <w:trPr>
          <w:trHeight w:val="675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25,44</w:t>
            </w:r>
          </w:p>
        </w:tc>
      </w:tr>
      <w:tr w:rsidR="00CB18C9" w:rsidRPr="004A3382" w:rsidTr="004A3382">
        <w:trPr>
          <w:trHeight w:val="31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38 985 128,00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10 851 574,47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27,84</w:t>
            </w:r>
          </w:p>
        </w:tc>
      </w:tr>
      <w:tr w:rsidR="00CB18C9" w:rsidRPr="004A3382" w:rsidTr="004A3382">
        <w:trPr>
          <w:trHeight w:val="936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23,74</w:t>
            </w:r>
          </w:p>
        </w:tc>
      </w:tr>
      <w:tr w:rsidR="00CB18C9" w:rsidRPr="004A3382" w:rsidTr="004A3382">
        <w:trPr>
          <w:trHeight w:val="124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23,74</w:t>
            </w:r>
          </w:p>
        </w:tc>
      </w:tr>
      <w:tr w:rsidR="00CB18C9" w:rsidRPr="004A3382" w:rsidTr="004A3382">
        <w:trPr>
          <w:trHeight w:val="468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67,20</w:t>
            </w:r>
          </w:p>
        </w:tc>
      </w:tr>
      <w:tr w:rsidR="00CB18C9" w:rsidRPr="004A3382" w:rsidTr="004A3382">
        <w:trPr>
          <w:trHeight w:val="73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67,20</w:t>
            </w:r>
          </w:p>
        </w:tc>
      </w:tr>
      <w:tr w:rsidR="00CB18C9" w:rsidRPr="004A3382" w:rsidTr="004A3382">
        <w:trPr>
          <w:trHeight w:val="972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136,41</w:t>
            </w:r>
          </w:p>
        </w:tc>
      </w:tr>
      <w:tr w:rsidR="00CB18C9" w:rsidRPr="004A3382" w:rsidTr="004A3382">
        <w:trPr>
          <w:trHeight w:val="939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000 2 19 60010 04 0000 150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  <w:noWrap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136,41</w:t>
            </w:r>
          </w:p>
        </w:tc>
      </w:tr>
      <w:tr w:rsidR="00CB18C9" w:rsidRPr="004A3382" w:rsidTr="004A3382">
        <w:trPr>
          <w:trHeight w:val="504"/>
        </w:trPr>
        <w:tc>
          <w:tcPr>
            <w:tcW w:w="2547" w:type="dxa"/>
          </w:tcPr>
          <w:p w:rsidR="00CB18C9" w:rsidRPr="004A3382" w:rsidRDefault="00CB18C9" w:rsidP="004A33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</w:tcPr>
          <w:p w:rsidR="00CB18C9" w:rsidRPr="004A3382" w:rsidRDefault="00CB18C9" w:rsidP="004A3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701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3 830 515 923,00</w:t>
            </w:r>
          </w:p>
        </w:tc>
        <w:tc>
          <w:tcPr>
            <w:tcW w:w="1537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759 850 719,07</w:t>
            </w:r>
          </w:p>
        </w:tc>
        <w:tc>
          <w:tcPr>
            <w:tcW w:w="890" w:type="dxa"/>
          </w:tcPr>
          <w:p w:rsidR="00CB18C9" w:rsidRPr="004A3382" w:rsidRDefault="00CB18C9" w:rsidP="004A33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382">
              <w:rPr>
                <w:rFonts w:ascii="Times New Roman" w:hAnsi="Times New Roman"/>
                <w:color w:val="000000"/>
                <w:sz w:val="20"/>
                <w:szCs w:val="20"/>
              </w:rPr>
              <w:t>19,84</w:t>
            </w:r>
          </w:p>
        </w:tc>
      </w:tr>
    </w:tbl>
    <w:p w:rsidR="00CB18C9" w:rsidRPr="00413F8A" w:rsidRDefault="00CB18C9" w:rsidP="00413F8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8C9" w:rsidRPr="00413F8A" w:rsidRDefault="00CB18C9" w:rsidP="008F21A3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CB18C9" w:rsidRPr="00413F8A" w:rsidRDefault="00CB18C9" w:rsidP="008F21A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B18C9" w:rsidRPr="00413F8A" w:rsidRDefault="00CB18C9" w:rsidP="008F21A3">
      <w:pPr>
        <w:ind w:right="-284"/>
        <w:rPr>
          <w:rFonts w:ascii="Times New Roman" w:hAnsi="Times New Roman"/>
          <w:sz w:val="20"/>
          <w:szCs w:val="20"/>
        </w:rPr>
      </w:pPr>
    </w:p>
    <w:sectPr w:rsidR="00CB18C9" w:rsidRPr="00413F8A" w:rsidSect="00F1625C">
      <w:headerReference w:type="default" r:id="rId6"/>
      <w:pgSz w:w="11906" w:h="16838"/>
      <w:pgMar w:top="567" w:right="851" w:bottom="567" w:left="85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8C9" w:rsidRDefault="00CB18C9" w:rsidP="008F21A3">
      <w:pPr>
        <w:spacing w:after="0" w:line="240" w:lineRule="auto"/>
      </w:pPr>
      <w:r>
        <w:separator/>
      </w:r>
    </w:p>
  </w:endnote>
  <w:endnote w:type="continuationSeparator" w:id="0">
    <w:p w:rsidR="00CB18C9" w:rsidRDefault="00CB18C9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8C9" w:rsidRDefault="00CB18C9" w:rsidP="008F21A3">
      <w:pPr>
        <w:spacing w:after="0" w:line="240" w:lineRule="auto"/>
      </w:pPr>
      <w:r>
        <w:separator/>
      </w:r>
    </w:p>
  </w:footnote>
  <w:footnote w:type="continuationSeparator" w:id="0">
    <w:p w:rsidR="00CB18C9" w:rsidRDefault="00CB18C9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C9" w:rsidRPr="008F21A3" w:rsidRDefault="00CB18C9">
    <w:pPr>
      <w:pStyle w:val="Header"/>
      <w:jc w:val="right"/>
      <w:rPr>
        <w:rFonts w:ascii="Times New Roman" w:hAnsi="Times New Roman"/>
        <w:sz w:val="24"/>
      </w:rPr>
    </w:pPr>
    <w:r w:rsidRPr="008F21A3">
      <w:rPr>
        <w:rFonts w:ascii="Times New Roman" w:hAnsi="Times New Roman"/>
        <w:sz w:val="24"/>
      </w:rPr>
      <w:fldChar w:fldCharType="begin"/>
    </w:r>
    <w:r w:rsidRPr="008F21A3">
      <w:rPr>
        <w:rFonts w:ascii="Times New Roman" w:hAnsi="Times New Roman"/>
        <w:sz w:val="24"/>
      </w:rPr>
      <w:instrText>PAGE   \* MERGEFORMAT</w:instrText>
    </w:r>
    <w:r w:rsidRPr="008F21A3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4</w:t>
    </w:r>
    <w:r w:rsidRPr="008F21A3">
      <w:rPr>
        <w:rFonts w:ascii="Times New Roman" w:hAnsi="Times New Roman"/>
        <w:sz w:val="24"/>
      </w:rPr>
      <w:fldChar w:fldCharType="end"/>
    </w:r>
  </w:p>
  <w:p w:rsidR="00CB18C9" w:rsidRDefault="00CB18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353"/>
    <w:rsid w:val="000408A1"/>
    <w:rsid w:val="001561E7"/>
    <w:rsid w:val="00185441"/>
    <w:rsid w:val="001B0A24"/>
    <w:rsid w:val="00211D01"/>
    <w:rsid w:val="00276873"/>
    <w:rsid w:val="002B016A"/>
    <w:rsid w:val="003379EF"/>
    <w:rsid w:val="003632CA"/>
    <w:rsid w:val="003968ED"/>
    <w:rsid w:val="00407F9B"/>
    <w:rsid w:val="00413F8A"/>
    <w:rsid w:val="00414353"/>
    <w:rsid w:val="00430678"/>
    <w:rsid w:val="004341B8"/>
    <w:rsid w:val="00441016"/>
    <w:rsid w:val="00491324"/>
    <w:rsid w:val="004A3382"/>
    <w:rsid w:val="00576074"/>
    <w:rsid w:val="005C3A3F"/>
    <w:rsid w:val="005F06E4"/>
    <w:rsid w:val="00642F0E"/>
    <w:rsid w:val="00673C5B"/>
    <w:rsid w:val="006D69A0"/>
    <w:rsid w:val="0070146E"/>
    <w:rsid w:val="00746A35"/>
    <w:rsid w:val="00833F8F"/>
    <w:rsid w:val="00846F00"/>
    <w:rsid w:val="008F21A3"/>
    <w:rsid w:val="008F7643"/>
    <w:rsid w:val="009745C5"/>
    <w:rsid w:val="009E7A18"/>
    <w:rsid w:val="00AF6337"/>
    <w:rsid w:val="00BF456E"/>
    <w:rsid w:val="00BF7685"/>
    <w:rsid w:val="00C81A45"/>
    <w:rsid w:val="00C947C6"/>
    <w:rsid w:val="00CA2D99"/>
    <w:rsid w:val="00CA2E13"/>
    <w:rsid w:val="00CB18C9"/>
    <w:rsid w:val="00CB5B9B"/>
    <w:rsid w:val="00CC13B9"/>
    <w:rsid w:val="00D552D1"/>
    <w:rsid w:val="00DE0546"/>
    <w:rsid w:val="00DF0890"/>
    <w:rsid w:val="00EB1F33"/>
    <w:rsid w:val="00F1625C"/>
    <w:rsid w:val="00FD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F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21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21A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13F8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13F8A"/>
    <w:rPr>
      <w:rFonts w:cs="Times New Roman"/>
      <w:color w:val="800080"/>
      <w:u w:val="single"/>
    </w:rPr>
  </w:style>
  <w:style w:type="paragraph" w:customStyle="1" w:styleId="xl71">
    <w:name w:val="xl71"/>
    <w:basedOn w:val="Normal"/>
    <w:uiPriority w:val="99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6">
    <w:name w:val="xl116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7">
    <w:name w:val="xl117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8">
    <w:name w:val="xl118"/>
    <w:basedOn w:val="Normal"/>
    <w:uiPriority w:val="99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13F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0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14</Pages>
  <Words>5164</Words>
  <Characters>29441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15</cp:revision>
  <cp:lastPrinted>2021-06-23T12:57:00Z</cp:lastPrinted>
  <dcterms:created xsi:type="dcterms:W3CDTF">2020-05-28T10:10:00Z</dcterms:created>
  <dcterms:modified xsi:type="dcterms:W3CDTF">2021-06-23T12:58:00Z</dcterms:modified>
</cp:coreProperties>
</file>